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1C" w:rsidRPr="00EC7EFD" w:rsidRDefault="002A7F1C" w:rsidP="00EC7EFD">
      <w:pPr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Arial" w:hAnsi="Arial" w:cs="Arial"/>
          <w:b/>
          <w:bCs/>
          <w:color w:val="26282F"/>
          <w:sz w:val="24"/>
          <w:szCs w:val="24"/>
        </w:rPr>
      </w:pPr>
      <w:r w:rsidRPr="00EC7EFD">
        <w:rPr>
          <w:rFonts w:ascii="Arial" w:hAnsi="Arial" w:cs="Arial"/>
          <w:b/>
          <w:bCs/>
          <w:color w:val="26282F"/>
          <w:sz w:val="24"/>
          <w:szCs w:val="24"/>
        </w:rPr>
        <w:t>КАК ИСПОЛНЯЕТСЯ РЕШЕНИЕ КОМИССИИ ПО ТРУДОВЫМ СПОРАМ</w:t>
      </w:r>
    </w:p>
    <w:p w:rsidR="002A7F1C" w:rsidRPr="00EC7EFD" w:rsidRDefault="002A7F1C" w:rsidP="004828B0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2A7F1C" w:rsidRPr="00EC7EFD" w:rsidRDefault="002A7F1C" w:rsidP="00E078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C7EFD">
        <w:rPr>
          <w:rFonts w:ascii="Arial" w:hAnsi="Arial" w:cs="Arial"/>
          <w:bCs/>
          <w:color w:val="26282F"/>
          <w:sz w:val="24"/>
          <w:szCs w:val="24"/>
        </w:rPr>
        <w:t xml:space="preserve">Согласно </w:t>
      </w:r>
      <w:r w:rsidRPr="00EC7EFD">
        <w:rPr>
          <w:rFonts w:ascii="Arial" w:hAnsi="Arial" w:cs="Arial"/>
          <w:b/>
          <w:bCs/>
          <w:i/>
          <w:color w:val="26282F"/>
          <w:sz w:val="24"/>
          <w:szCs w:val="24"/>
        </w:rPr>
        <w:t>статье</w:t>
      </w:r>
      <w:r w:rsidRPr="00EC7EFD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  <w:r w:rsidRPr="00EC7EFD">
        <w:rPr>
          <w:rFonts w:ascii="Arial" w:hAnsi="Arial" w:cs="Arial"/>
          <w:b/>
          <w:bCs/>
          <w:i/>
          <w:color w:val="26282F"/>
          <w:sz w:val="24"/>
          <w:szCs w:val="24"/>
        </w:rPr>
        <w:t>389 Трудового кодекса Российской Федерации</w:t>
      </w:r>
      <w:r w:rsidRPr="00EC7EFD">
        <w:rPr>
          <w:rFonts w:ascii="Arial" w:hAnsi="Arial" w:cs="Arial"/>
          <w:sz w:val="24"/>
          <w:szCs w:val="24"/>
        </w:rPr>
        <w:t xml:space="preserve"> </w:t>
      </w:r>
      <w:bookmarkStart w:id="0" w:name="sub_38901"/>
      <w:r w:rsidRPr="00EC7EFD">
        <w:rPr>
          <w:rFonts w:ascii="Arial" w:hAnsi="Arial" w:cs="Arial"/>
          <w:sz w:val="24"/>
          <w:szCs w:val="24"/>
        </w:rPr>
        <w:t xml:space="preserve">решение комиссии по трудовым спорам подлежит исполнению </w:t>
      </w:r>
      <w:r w:rsidRPr="00EC7EFD">
        <w:rPr>
          <w:rFonts w:ascii="Arial" w:hAnsi="Arial" w:cs="Arial"/>
          <w:sz w:val="24"/>
          <w:szCs w:val="24"/>
          <w:u w:val="single"/>
        </w:rPr>
        <w:t>в течение трех дней по истечении десяти дней, предусмотренных на обжалование.</w:t>
      </w:r>
    </w:p>
    <w:p w:rsidR="002A7F1C" w:rsidRPr="00EC7EFD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389002"/>
      <w:bookmarkEnd w:id="0"/>
      <w:r w:rsidRPr="00EC7EFD">
        <w:rPr>
          <w:rFonts w:ascii="Arial" w:hAnsi="Arial" w:cs="Arial"/>
          <w:sz w:val="24"/>
          <w:szCs w:val="24"/>
        </w:rPr>
        <w:t xml:space="preserve">В случае неисполнения решения комиссии по трудовым спорам в установленный срок указанная комиссия выдает работнику </w:t>
      </w:r>
      <w:r w:rsidRPr="00EC7EFD">
        <w:rPr>
          <w:rFonts w:ascii="Arial" w:hAnsi="Arial" w:cs="Arial"/>
          <w:sz w:val="24"/>
          <w:szCs w:val="24"/>
          <w:u w:val="single"/>
        </w:rPr>
        <w:t>удостоверение</w:t>
      </w:r>
      <w:r w:rsidRPr="00EC7EFD">
        <w:rPr>
          <w:rFonts w:ascii="Arial" w:hAnsi="Arial" w:cs="Arial"/>
          <w:sz w:val="24"/>
          <w:szCs w:val="24"/>
        </w:rPr>
        <w:t xml:space="preserve">, </w:t>
      </w:r>
      <w:r w:rsidRPr="00EC7EFD">
        <w:rPr>
          <w:rFonts w:ascii="Arial" w:hAnsi="Arial" w:cs="Arial"/>
          <w:sz w:val="24"/>
          <w:szCs w:val="24"/>
          <w:u w:val="single"/>
        </w:rPr>
        <w:t>являющееся исполнительным документом</w:t>
      </w:r>
      <w:r w:rsidRPr="00EC7EFD">
        <w:rPr>
          <w:rFonts w:ascii="Arial" w:hAnsi="Arial" w:cs="Arial"/>
          <w:sz w:val="24"/>
          <w:szCs w:val="24"/>
        </w:rPr>
        <w:t>. Работник может обратиться за удостоверением в течение одного месяца со дня принятия решения комиссией по трудовым спорам. В случае пропуска работником указанного срока по уважительным причинам комиссия по трудовым спорам может восстановить этот срок. Удостоверение не выдается, если работник или работодатель обратился в установленный срок с заявлением о перенесении трудового спора в суд.</w:t>
      </w:r>
    </w:p>
    <w:p w:rsidR="002A7F1C" w:rsidRPr="00EC7EFD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389003"/>
      <w:bookmarkEnd w:id="1"/>
      <w:r w:rsidRPr="00EC7EFD">
        <w:rPr>
          <w:rFonts w:ascii="Arial" w:hAnsi="Arial" w:cs="Arial"/>
          <w:sz w:val="24"/>
          <w:szCs w:val="24"/>
          <w:u w:val="single"/>
        </w:rPr>
        <w:t>На основании удостоверения, выданного комиссией по трудовым спорам</w:t>
      </w:r>
      <w:r w:rsidRPr="00EC7EFD">
        <w:rPr>
          <w:rFonts w:ascii="Arial" w:hAnsi="Arial" w:cs="Arial"/>
          <w:sz w:val="24"/>
          <w:szCs w:val="24"/>
        </w:rPr>
        <w:t xml:space="preserve"> и предъявленного </w:t>
      </w:r>
      <w:r w:rsidRPr="00EC7EFD">
        <w:rPr>
          <w:rFonts w:ascii="Arial" w:hAnsi="Arial" w:cs="Arial"/>
          <w:sz w:val="24"/>
          <w:szCs w:val="24"/>
          <w:u w:val="single"/>
        </w:rPr>
        <w:t>не позднее трехмесячного срока</w:t>
      </w:r>
      <w:r w:rsidRPr="00EC7EFD">
        <w:rPr>
          <w:rFonts w:ascii="Arial" w:hAnsi="Arial" w:cs="Arial"/>
          <w:sz w:val="24"/>
          <w:szCs w:val="24"/>
        </w:rPr>
        <w:t xml:space="preserve"> со дня его получения, </w:t>
      </w:r>
      <w:r w:rsidRPr="00EC7EFD">
        <w:rPr>
          <w:rFonts w:ascii="Arial" w:hAnsi="Arial" w:cs="Arial"/>
          <w:sz w:val="24"/>
          <w:szCs w:val="24"/>
          <w:u w:val="single"/>
        </w:rPr>
        <w:t>судебный пристав приводит решение комиссии по трудовым спорам в исполнение в принудительном порядке</w:t>
      </w:r>
      <w:r w:rsidRPr="00EC7EFD">
        <w:rPr>
          <w:rFonts w:ascii="Arial" w:hAnsi="Arial" w:cs="Arial"/>
          <w:sz w:val="24"/>
          <w:szCs w:val="24"/>
        </w:rPr>
        <w:t>.</w:t>
      </w:r>
    </w:p>
    <w:p w:rsidR="002A7F1C" w:rsidRPr="00323D3E" w:rsidRDefault="002A7F1C" w:rsidP="00323D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38904"/>
      <w:bookmarkEnd w:id="2"/>
      <w:r w:rsidRPr="00EC7EFD">
        <w:rPr>
          <w:rFonts w:ascii="Arial" w:hAnsi="Arial" w:cs="Arial"/>
          <w:sz w:val="24"/>
          <w:szCs w:val="24"/>
        </w:rPr>
        <w:t>В случае пропуска работником установленного трехмесячного срока по уважительным причинам комиссия по трудовым спорам, выдавшая удостоверение, может восстановить этот срок.</w:t>
      </w:r>
    </w:p>
    <w:p w:rsidR="002A7F1C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A7F1C" w:rsidRPr="00234677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</w:rPr>
      </w:pPr>
      <w:r w:rsidRPr="00234677">
        <w:rPr>
          <w:rFonts w:ascii="Arial" w:hAnsi="Arial" w:cs="Arial"/>
          <w:b/>
        </w:rPr>
        <w:t>Комиссия по трудовым спорам</w:t>
      </w:r>
    </w:p>
    <w:p w:rsidR="002A7F1C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</w:rPr>
      </w:pPr>
      <w:r w:rsidRPr="00234677">
        <w:rPr>
          <w:rFonts w:ascii="Arial" w:hAnsi="Arial" w:cs="Arial"/>
          <w:b/>
        </w:rPr>
        <w:t xml:space="preserve">муниципального бюджетного общеобразовательного учреждения </w:t>
      </w:r>
    </w:p>
    <w:p w:rsidR="002A7F1C" w:rsidRPr="00234677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</w:rPr>
      </w:pPr>
      <w:r w:rsidRPr="00234677">
        <w:rPr>
          <w:rFonts w:ascii="Arial" w:hAnsi="Arial" w:cs="Arial"/>
          <w:b/>
        </w:rPr>
        <w:t>«Портянурская основная общеобразовательная школа»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</w:rPr>
      </w:pPr>
      <w:r w:rsidRPr="00B869BB">
        <w:rPr>
          <w:rFonts w:ascii="Arial" w:hAnsi="Arial" w:cs="Arial"/>
        </w:rPr>
        <w:t>Адрес: Республика Марий Эл, Параньгинский район, дер. Портянур, ул.__ д__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</w:rPr>
      </w:pPr>
      <w:r w:rsidRPr="00B869BB">
        <w:rPr>
          <w:rFonts w:ascii="Arial" w:hAnsi="Arial" w:cs="Arial"/>
        </w:rPr>
        <w:t>УДОСТОВЕРЕНИЕ № ___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дер. Портянур                           </w:t>
      </w:r>
      <w:r>
        <w:rPr>
          <w:rFonts w:ascii="Arial" w:hAnsi="Arial" w:cs="Arial"/>
        </w:rPr>
        <w:t xml:space="preserve">        </w:t>
      </w:r>
      <w:r w:rsidRPr="00B869BB">
        <w:rPr>
          <w:rFonts w:ascii="Arial" w:hAnsi="Arial" w:cs="Arial"/>
        </w:rPr>
        <w:t xml:space="preserve">                                                        ___ марта 2017 г.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На основании решения комиссии по трудовым спорам МБОУ «Портянурская основная общеобразовательная школа» от __.02.2017 № __, принятого по заявлению работника Хабибрахмановой Альфиры Рафаиловны 06.05.19-- года рождения, проживающей по адресу: Республика Марий Эл, Параньгинский район, дер. Портянур, ул.__ д ____, </w:t>
      </w:r>
      <w:r w:rsidRPr="00234677">
        <w:rPr>
          <w:rFonts w:ascii="Arial" w:hAnsi="Arial" w:cs="Arial"/>
        </w:rPr>
        <w:t xml:space="preserve">о </w:t>
      </w:r>
      <w:r w:rsidRPr="00B16562">
        <w:rPr>
          <w:rFonts w:ascii="Arial" w:hAnsi="Arial" w:cs="Arial"/>
        </w:rPr>
        <w:t>выплате недополученной части заработной платы</w:t>
      </w:r>
      <w:r w:rsidRPr="00234677">
        <w:rPr>
          <w:rFonts w:ascii="Arial" w:hAnsi="Arial" w:cs="Arial"/>
        </w:rPr>
        <w:t xml:space="preserve"> ( о выплате задолженности по коммунальным льготам за январь 2017 года)</w:t>
      </w:r>
      <w:r w:rsidRPr="00B869BB">
        <w:rPr>
          <w:rFonts w:ascii="Arial" w:hAnsi="Arial" w:cs="Arial"/>
        </w:rPr>
        <w:t xml:space="preserve">, 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>Хабибрахманова А.Р. имеет право на получение от МБОУ «Портянурская основная общеобразовательная школа» заработной платы за период с 01.02.2017 по 15.02.2017 в сумме ___ рублей.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Муниципальному бюджетному общеобразовательному учреждению «Портянурская основная общеобразовательная школа», расположенному по адресу: Республика Марий Эл, Параньгинский район, дер. Портянур, ул.__ д__, </w:t>
      </w:r>
      <w:r>
        <w:rPr>
          <w:rFonts w:ascii="Arial" w:hAnsi="Arial" w:cs="Arial"/>
        </w:rPr>
        <w:t>Д</w:t>
      </w:r>
      <w:r w:rsidRPr="00B869BB">
        <w:rPr>
          <w:rFonts w:ascii="Arial" w:hAnsi="Arial" w:cs="Arial"/>
        </w:rPr>
        <w:t>ата государственной регистрации в качестве юридического лица ____, ИНН ___,  выплатить Хабибрахмановой Альфире Рафаиловне задолженность по заработной плате за период с 01.02.2017 по 15.02.2017 в сумме ______ (_____________________) рублей.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>Настоящее удостоверение имеет силу исполнительного документа и подлежит предъявлению к исполнению не позднее трехмесячного срока со дня его получения работником.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>Решение комиссии по трудовым спорам вступило в силу ____.2017.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>Настоящее Удостоверение  выдано работнику ______2017.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Председатель комиссии по трудовым спорам                              А.Р. Хабибрахманова 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                         </w:t>
      </w:r>
    </w:p>
    <w:p w:rsidR="002A7F1C" w:rsidRPr="00B869BB" w:rsidRDefault="002A7F1C" w:rsidP="00B869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B869BB">
        <w:rPr>
          <w:rFonts w:ascii="Arial" w:hAnsi="Arial" w:cs="Arial"/>
        </w:rPr>
        <w:t xml:space="preserve">                          М.П.</w:t>
      </w:r>
    </w:p>
    <w:p w:rsidR="002A7F1C" w:rsidRDefault="002A7F1C" w:rsidP="00237DB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A7F1C" w:rsidRPr="00EC7EFD" w:rsidRDefault="002A7F1C" w:rsidP="00237DB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C7EFD">
        <w:rPr>
          <w:rFonts w:ascii="Times New Roman" w:hAnsi="Times New Roman"/>
          <w:sz w:val="24"/>
          <w:szCs w:val="24"/>
          <w:lang w:eastAsia="ru-RU"/>
        </w:rPr>
        <w:t>(Отметка судебного исполнителя о приведении в исполнение решения Комиссии по трудовым спорам)</w:t>
      </w:r>
    </w:p>
    <w:p w:rsidR="002A7F1C" w:rsidRPr="008434DD" w:rsidRDefault="002A7F1C" w:rsidP="00237DB6">
      <w:pPr>
        <w:rPr>
          <w:sz w:val="28"/>
          <w:szCs w:val="28"/>
        </w:rPr>
      </w:pP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bookmarkEnd w:id="3"/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Default="002A7F1C" w:rsidP="00BA1189">
      <w:pPr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  <w:u w:val="single"/>
        </w:rPr>
      </w:pPr>
      <w:r w:rsidRPr="00ED7F40">
        <w:rPr>
          <w:rFonts w:ascii="Arial" w:hAnsi="Arial" w:cs="Arial"/>
          <w:sz w:val="28"/>
          <w:szCs w:val="28"/>
        </w:rPr>
        <w:t xml:space="preserve">В соответствии с </w:t>
      </w:r>
      <w:r w:rsidRPr="004D33EE">
        <w:rPr>
          <w:rFonts w:ascii="Arial" w:hAnsi="Arial" w:cs="Arial"/>
          <w:b/>
          <w:i/>
          <w:sz w:val="28"/>
          <w:szCs w:val="28"/>
        </w:rPr>
        <w:t xml:space="preserve">подпунктом 2 пункта 6 </w:t>
      </w:r>
      <w:r w:rsidRPr="004D33EE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Положения о Федеральной службе судебных приставов (утв. </w:t>
      </w:r>
      <w:hyperlink w:anchor="sub_0" w:history="1">
        <w:r w:rsidRPr="004D33EE">
          <w:rPr>
            <w:rFonts w:ascii="Arial" w:hAnsi="Arial" w:cs="Arial"/>
            <w:b/>
            <w:i/>
            <w:color w:val="106BBE"/>
            <w:sz w:val="28"/>
            <w:szCs w:val="28"/>
          </w:rPr>
          <w:t>указом</w:t>
        </w:r>
      </w:hyperlink>
      <w:r w:rsidRPr="004D33EE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 Президента РФ от 13 октября 2004 г. N 1316)</w:t>
      </w:r>
      <w:r w:rsidRPr="00ED7F40"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951C95">
        <w:rPr>
          <w:rFonts w:ascii="Arial" w:hAnsi="Arial" w:cs="Arial"/>
          <w:sz w:val="28"/>
          <w:szCs w:val="28"/>
          <w:u w:val="single"/>
        </w:rPr>
        <w:t>ФССП</w:t>
      </w:r>
      <w:r w:rsidRPr="00ED7F40">
        <w:rPr>
          <w:rFonts w:ascii="Arial" w:hAnsi="Arial" w:cs="Arial"/>
          <w:sz w:val="28"/>
          <w:szCs w:val="28"/>
        </w:rPr>
        <w:t xml:space="preserve"> России </w:t>
      </w:r>
      <w:r w:rsidRPr="00951C95">
        <w:rPr>
          <w:rFonts w:ascii="Arial" w:hAnsi="Arial" w:cs="Arial"/>
          <w:sz w:val="28"/>
          <w:szCs w:val="28"/>
          <w:u w:val="single"/>
        </w:rPr>
        <w:t>организует</w:t>
      </w:r>
      <w:r w:rsidRPr="00ED7F40">
        <w:rPr>
          <w:rFonts w:ascii="Arial" w:hAnsi="Arial" w:cs="Arial"/>
          <w:sz w:val="28"/>
          <w:szCs w:val="28"/>
        </w:rPr>
        <w:t xml:space="preserve"> в соответствии с законодательством Российской Федерации</w:t>
      </w:r>
      <w:r w:rsidRPr="00951C95">
        <w:rPr>
          <w:rFonts w:ascii="Arial" w:hAnsi="Arial" w:cs="Arial"/>
          <w:sz w:val="28"/>
          <w:szCs w:val="28"/>
          <w:u w:val="single"/>
        </w:rPr>
        <w:t>:  участие судебных приставов-исполнителей в исполнении решений комиссий по трудовым спорам.</w:t>
      </w:r>
    </w:p>
    <w:p w:rsidR="002A7F1C" w:rsidRPr="00951C95" w:rsidRDefault="002A7F1C" w:rsidP="00BA1189">
      <w:pPr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  <w:u w:val="single"/>
        </w:rPr>
      </w:pPr>
    </w:p>
    <w:p w:rsidR="002A7F1C" w:rsidRPr="00ED7F40" w:rsidRDefault="002A7F1C" w:rsidP="00BA1189">
      <w:pPr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Согласно </w:t>
      </w:r>
      <w:r w:rsidRPr="001C06EF">
        <w:rPr>
          <w:rFonts w:ascii="Arial" w:hAnsi="Arial" w:cs="Arial"/>
          <w:b/>
          <w:i/>
          <w:sz w:val="28"/>
          <w:szCs w:val="28"/>
        </w:rPr>
        <w:t>пункта 1 ст</w:t>
      </w:r>
      <w:r>
        <w:rPr>
          <w:rFonts w:ascii="Arial" w:hAnsi="Arial" w:cs="Arial"/>
          <w:b/>
          <w:i/>
          <w:sz w:val="28"/>
          <w:szCs w:val="28"/>
        </w:rPr>
        <w:t>атьи</w:t>
      </w:r>
      <w:r w:rsidRPr="001C06EF">
        <w:rPr>
          <w:rFonts w:ascii="Arial" w:hAnsi="Arial" w:cs="Arial"/>
          <w:b/>
          <w:i/>
          <w:sz w:val="28"/>
          <w:szCs w:val="28"/>
        </w:rPr>
        <w:t xml:space="preserve"> 12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Федерального закона от 2 октября 2007 г.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№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 229-ФЗ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«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>Об исполнительном производстве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»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5A6D42">
        <w:rPr>
          <w:rFonts w:ascii="Arial" w:hAnsi="Arial" w:cs="Arial"/>
          <w:sz w:val="28"/>
          <w:szCs w:val="28"/>
          <w:u w:val="single"/>
        </w:rPr>
        <w:t>исполнительными документами</w:t>
      </w:r>
      <w:r w:rsidRPr="00ED7F40">
        <w:rPr>
          <w:rFonts w:ascii="Arial" w:hAnsi="Arial" w:cs="Arial"/>
          <w:sz w:val="28"/>
          <w:szCs w:val="28"/>
        </w:rPr>
        <w:t>, направляемыми (</w:t>
      </w:r>
      <w:r w:rsidRPr="005A6D42">
        <w:rPr>
          <w:rFonts w:ascii="Arial" w:hAnsi="Arial" w:cs="Arial"/>
          <w:sz w:val="28"/>
          <w:szCs w:val="28"/>
          <w:u w:val="single"/>
        </w:rPr>
        <w:t>предъявляемыми</w:t>
      </w:r>
      <w:r w:rsidRPr="00ED7F40">
        <w:rPr>
          <w:rFonts w:ascii="Arial" w:hAnsi="Arial" w:cs="Arial"/>
          <w:sz w:val="28"/>
          <w:szCs w:val="28"/>
        </w:rPr>
        <w:t xml:space="preserve">) </w:t>
      </w:r>
      <w:r w:rsidRPr="005A6D42">
        <w:rPr>
          <w:rFonts w:ascii="Arial" w:hAnsi="Arial" w:cs="Arial"/>
          <w:sz w:val="28"/>
          <w:szCs w:val="28"/>
          <w:u w:val="single"/>
        </w:rPr>
        <w:t>судебному приставу-исполнителю</w:t>
      </w:r>
      <w:r w:rsidRPr="00ED7F40">
        <w:rPr>
          <w:rFonts w:ascii="Arial" w:hAnsi="Arial" w:cs="Arial"/>
          <w:sz w:val="28"/>
          <w:szCs w:val="28"/>
        </w:rPr>
        <w:t xml:space="preserve">, </w:t>
      </w:r>
      <w:r w:rsidRPr="005A6D42">
        <w:rPr>
          <w:rFonts w:ascii="Arial" w:hAnsi="Arial" w:cs="Arial"/>
          <w:sz w:val="28"/>
          <w:szCs w:val="28"/>
          <w:u w:val="single"/>
        </w:rPr>
        <w:t>являются</w:t>
      </w:r>
      <w:r w:rsidRPr="00ED7F40">
        <w:rPr>
          <w:rFonts w:ascii="Arial" w:hAnsi="Arial" w:cs="Arial"/>
          <w:sz w:val="28"/>
          <w:szCs w:val="28"/>
        </w:rPr>
        <w:t>: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" w:name="sub_12011"/>
      <w:r w:rsidRPr="00ED7F40">
        <w:rPr>
          <w:rFonts w:ascii="Arial" w:hAnsi="Arial" w:cs="Arial"/>
          <w:sz w:val="28"/>
          <w:szCs w:val="28"/>
        </w:rPr>
        <w:t>1) исполнительные листы, выдаваемые судами общей юрисдикции и арбитражными судами на основании принимаемых ими судебных актов;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" w:name="sub_12012"/>
      <w:bookmarkEnd w:id="4"/>
      <w:r w:rsidRPr="00ED7F40">
        <w:rPr>
          <w:rFonts w:ascii="Arial" w:hAnsi="Arial" w:cs="Arial"/>
          <w:sz w:val="28"/>
          <w:szCs w:val="28"/>
        </w:rPr>
        <w:t xml:space="preserve">2) </w:t>
      </w:r>
      <w:hyperlink r:id="rId4" w:history="1">
        <w:r w:rsidRPr="00ED7F40">
          <w:rPr>
            <w:rFonts w:ascii="Arial" w:hAnsi="Arial" w:cs="Arial"/>
            <w:color w:val="106BBE"/>
            <w:sz w:val="28"/>
            <w:szCs w:val="28"/>
          </w:rPr>
          <w:t>судебные приказы</w:t>
        </w:r>
      </w:hyperlink>
      <w:r w:rsidRPr="00ED7F40">
        <w:rPr>
          <w:rFonts w:ascii="Arial" w:hAnsi="Arial" w:cs="Arial"/>
          <w:sz w:val="28"/>
          <w:szCs w:val="28"/>
        </w:rPr>
        <w:t>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" w:name="sub_12013"/>
      <w:bookmarkEnd w:id="5"/>
      <w:r w:rsidRPr="00ED7F40">
        <w:rPr>
          <w:rFonts w:ascii="Arial" w:hAnsi="Arial" w:cs="Arial"/>
          <w:sz w:val="28"/>
          <w:szCs w:val="28"/>
        </w:rPr>
        <w:t xml:space="preserve">3) нотариально удостоверенные </w:t>
      </w:r>
      <w:hyperlink r:id="rId5" w:history="1">
        <w:r w:rsidRPr="00ED7F40">
          <w:rPr>
            <w:rFonts w:ascii="Arial" w:hAnsi="Arial" w:cs="Arial"/>
            <w:color w:val="106BBE"/>
            <w:sz w:val="28"/>
            <w:szCs w:val="28"/>
          </w:rPr>
          <w:t>соглашения</w:t>
        </w:r>
      </w:hyperlink>
      <w:r w:rsidRPr="00ED7F40">
        <w:rPr>
          <w:rFonts w:ascii="Arial" w:hAnsi="Arial" w:cs="Arial"/>
          <w:sz w:val="28"/>
          <w:szCs w:val="28"/>
        </w:rPr>
        <w:t xml:space="preserve"> об уплате алиментов или их нотариально удостоверенные копии;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" w:name="sub_12014"/>
      <w:bookmarkEnd w:id="6"/>
      <w:r w:rsidRPr="001C06EF">
        <w:rPr>
          <w:rFonts w:ascii="Arial" w:hAnsi="Arial" w:cs="Arial"/>
          <w:b/>
          <w:sz w:val="28"/>
          <w:szCs w:val="28"/>
          <w:u w:val="single"/>
        </w:rPr>
        <w:t xml:space="preserve">4) </w:t>
      </w:r>
      <w:hyperlink r:id="rId6" w:history="1">
        <w:r w:rsidRPr="001C06EF">
          <w:rPr>
            <w:rFonts w:ascii="Arial" w:hAnsi="Arial" w:cs="Arial"/>
            <w:b/>
            <w:color w:val="106BBE"/>
            <w:sz w:val="28"/>
            <w:szCs w:val="28"/>
            <w:u w:val="single"/>
          </w:rPr>
          <w:t>удостоверения</w:t>
        </w:r>
      </w:hyperlink>
      <w:r w:rsidRPr="001C06EF">
        <w:rPr>
          <w:rFonts w:ascii="Arial" w:hAnsi="Arial" w:cs="Arial"/>
          <w:b/>
          <w:sz w:val="28"/>
          <w:szCs w:val="28"/>
          <w:u w:val="single"/>
        </w:rPr>
        <w:t>, выдаваемые комиссиями по трудовым спорам</w:t>
      </w:r>
      <w:r w:rsidRPr="00ED7F40">
        <w:rPr>
          <w:rFonts w:ascii="Arial" w:hAnsi="Arial" w:cs="Arial"/>
          <w:sz w:val="28"/>
          <w:szCs w:val="28"/>
        </w:rPr>
        <w:t>; и др</w:t>
      </w:r>
      <w:r>
        <w:rPr>
          <w:rFonts w:ascii="Arial" w:hAnsi="Arial" w:cs="Arial"/>
          <w:sz w:val="28"/>
          <w:szCs w:val="28"/>
        </w:rPr>
        <w:t>угие</w:t>
      </w:r>
      <w:r w:rsidRPr="00ED7F40">
        <w:rPr>
          <w:rFonts w:ascii="Arial" w:hAnsi="Arial" w:cs="Arial"/>
          <w:sz w:val="28"/>
          <w:szCs w:val="28"/>
        </w:rPr>
        <w:t>.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DF2089" w:rsidRDefault="002A7F1C" w:rsidP="00CD460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8"/>
          <w:szCs w:val="28"/>
          <w:u w:val="single"/>
        </w:rPr>
      </w:pPr>
      <w:bookmarkStart w:id="8" w:name="sub_13"/>
      <w:r w:rsidRPr="00DF2089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Статьей 13 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Федерального закона от 2 октября 2007 г.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№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 229-ФЗ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«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>Об исполнительном производстве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»</w:t>
      </w:r>
      <w:r w:rsidRPr="00ED7F4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</w:t>
      </w:r>
      <w:r w:rsidRPr="00ED7F40">
        <w:rPr>
          <w:rFonts w:ascii="Arial" w:hAnsi="Arial" w:cs="Arial"/>
          <w:sz w:val="28"/>
          <w:szCs w:val="28"/>
        </w:rPr>
        <w:t xml:space="preserve">пределены </w:t>
      </w:r>
      <w:r w:rsidRPr="00DF2089">
        <w:rPr>
          <w:rFonts w:ascii="Arial" w:hAnsi="Arial" w:cs="Arial"/>
          <w:sz w:val="28"/>
          <w:szCs w:val="28"/>
          <w:u w:val="single"/>
        </w:rPr>
        <w:t>требования, предъявляемые к исполнительным документам</w:t>
      </w:r>
      <w:r>
        <w:rPr>
          <w:rFonts w:ascii="Arial" w:hAnsi="Arial" w:cs="Arial"/>
          <w:sz w:val="28"/>
          <w:szCs w:val="28"/>
          <w:u w:val="single"/>
        </w:rPr>
        <w:t>:</w:t>
      </w:r>
    </w:p>
    <w:bookmarkEnd w:id="8"/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1. </w:t>
      </w:r>
      <w:r w:rsidRPr="00D66643">
        <w:rPr>
          <w:rFonts w:ascii="Arial" w:hAnsi="Arial" w:cs="Arial"/>
          <w:sz w:val="28"/>
          <w:szCs w:val="28"/>
          <w:u w:val="single"/>
        </w:rPr>
        <w:t>В исполнительном документе</w:t>
      </w:r>
      <w:r w:rsidRPr="00ED7F40">
        <w:rPr>
          <w:rFonts w:ascii="Arial" w:hAnsi="Arial" w:cs="Arial"/>
          <w:sz w:val="28"/>
          <w:szCs w:val="28"/>
        </w:rPr>
        <w:t xml:space="preserve">, </w:t>
      </w:r>
      <w:r w:rsidRPr="00D66643">
        <w:rPr>
          <w:rFonts w:ascii="Arial" w:hAnsi="Arial" w:cs="Arial"/>
          <w:sz w:val="28"/>
          <w:szCs w:val="28"/>
          <w:u w:val="single"/>
        </w:rPr>
        <w:t>должны быть указаны</w:t>
      </w:r>
      <w:r w:rsidRPr="00ED7F40">
        <w:rPr>
          <w:rFonts w:ascii="Arial" w:hAnsi="Arial" w:cs="Arial"/>
          <w:sz w:val="28"/>
          <w:szCs w:val="28"/>
        </w:rPr>
        <w:t>: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" w:name="sub_13011"/>
      <w:r w:rsidRPr="00ED7F40">
        <w:rPr>
          <w:rFonts w:ascii="Arial" w:hAnsi="Arial" w:cs="Arial"/>
          <w:sz w:val="28"/>
          <w:szCs w:val="28"/>
        </w:rPr>
        <w:t>1) наименование другого органа, выдавшего исполнительный документ, фамилия и инициалы должностного лица;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" w:name="sub_13012"/>
      <w:bookmarkEnd w:id="9"/>
      <w:r w:rsidRPr="00ED7F40">
        <w:rPr>
          <w:rFonts w:ascii="Arial" w:hAnsi="Arial" w:cs="Arial"/>
          <w:sz w:val="28"/>
          <w:szCs w:val="28"/>
        </w:rPr>
        <w:t>2) наименование материалов, на основании которых выдан исполнительный документ, и их номера;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" w:name="sub_13013"/>
      <w:bookmarkEnd w:id="10"/>
      <w:r w:rsidRPr="00ED7F40">
        <w:rPr>
          <w:rFonts w:ascii="Arial" w:hAnsi="Arial" w:cs="Arial"/>
          <w:sz w:val="28"/>
          <w:szCs w:val="28"/>
        </w:rPr>
        <w:t>3) дата принятия акта другого органа или должностного лица;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" w:name="sub_13014"/>
      <w:bookmarkEnd w:id="11"/>
      <w:r w:rsidRPr="00ED7F40">
        <w:rPr>
          <w:rFonts w:ascii="Arial" w:hAnsi="Arial" w:cs="Arial"/>
          <w:sz w:val="28"/>
          <w:szCs w:val="28"/>
        </w:rPr>
        <w:t>4) дата вступления в законную силу акта другого органа или должностного лица либо указание на немедленное исполнение;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" w:name="sub_13015"/>
      <w:bookmarkEnd w:id="12"/>
      <w:r w:rsidRPr="00ED7F40">
        <w:rPr>
          <w:rFonts w:ascii="Arial" w:hAnsi="Arial" w:cs="Arial"/>
          <w:sz w:val="28"/>
          <w:szCs w:val="28"/>
        </w:rPr>
        <w:t>5) сведения о должнике и взыскателе:</w:t>
      </w:r>
    </w:p>
    <w:bookmarkEnd w:id="13"/>
    <w:p w:rsidR="002A7F1C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>а) для граждан - фамилия, имя, отчество, место жительства или место пребывания, а для должника</w:t>
      </w:r>
      <w:r>
        <w:rPr>
          <w:rFonts w:ascii="Arial" w:hAnsi="Arial" w:cs="Arial"/>
          <w:sz w:val="28"/>
          <w:szCs w:val="28"/>
        </w:rPr>
        <w:t>:</w:t>
      </w:r>
      <w:r w:rsidRPr="00ED7F40">
        <w:rPr>
          <w:rFonts w:ascii="Arial" w:hAnsi="Arial" w:cs="Arial"/>
          <w:sz w:val="28"/>
          <w:szCs w:val="28"/>
        </w:rPr>
        <w:t xml:space="preserve"> 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б) для организаций - наименование, </w:t>
      </w:r>
      <w:hyperlink r:id="rId7" w:history="1">
        <w:r w:rsidRPr="00ED7F40">
          <w:rPr>
            <w:rFonts w:ascii="Arial" w:hAnsi="Arial" w:cs="Arial"/>
            <w:color w:val="106BBE"/>
            <w:sz w:val="28"/>
            <w:szCs w:val="28"/>
          </w:rPr>
          <w:t>место нахождения</w:t>
        </w:r>
      </w:hyperlink>
      <w:r w:rsidRPr="00ED7F40">
        <w:rPr>
          <w:rFonts w:ascii="Arial" w:hAnsi="Arial" w:cs="Arial"/>
          <w:sz w:val="28"/>
          <w:szCs w:val="28"/>
        </w:rPr>
        <w:t>, фактический адрес (если он известен), дата государственной регистрации в качестве юридического лица, идентификационный номер налогоплательщика;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" w:name="sub_13016"/>
      <w:r w:rsidRPr="00ED7F40">
        <w:rPr>
          <w:rFonts w:ascii="Arial" w:hAnsi="Arial" w:cs="Arial"/>
          <w:sz w:val="28"/>
          <w:szCs w:val="28"/>
        </w:rPr>
        <w:t>6) резолютивная часть акта другого органа или должностного лица, содержащая требование о возложении на должника обязанности по передаче взыскателю денежных средств;</w:t>
      </w:r>
    </w:p>
    <w:p w:rsidR="002A7F1C" w:rsidRPr="00ED7F40" w:rsidRDefault="002A7F1C" w:rsidP="004828B0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" w:name="sub_13017"/>
      <w:bookmarkEnd w:id="14"/>
      <w:r w:rsidRPr="00ED7F40">
        <w:rPr>
          <w:rFonts w:ascii="Arial" w:hAnsi="Arial" w:cs="Arial"/>
          <w:sz w:val="28"/>
          <w:szCs w:val="28"/>
        </w:rPr>
        <w:t>7) дата выдачи исполнительного документа.</w:t>
      </w:r>
    </w:p>
    <w:bookmarkEnd w:id="15"/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Согласно </w:t>
      </w:r>
      <w:r w:rsidRPr="00DE4C66">
        <w:rPr>
          <w:rFonts w:ascii="Arial" w:hAnsi="Arial" w:cs="Arial"/>
          <w:b/>
          <w:i/>
          <w:sz w:val="28"/>
          <w:szCs w:val="28"/>
        </w:rPr>
        <w:t>пункту</w:t>
      </w:r>
      <w:r w:rsidRPr="00DE4C66">
        <w:rPr>
          <w:rFonts w:ascii="Arial" w:hAnsi="Arial" w:cs="Arial"/>
          <w:i/>
          <w:sz w:val="28"/>
          <w:szCs w:val="28"/>
        </w:rPr>
        <w:t xml:space="preserve"> </w:t>
      </w:r>
      <w:r w:rsidRPr="00DE4C66">
        <w:rPr>
          <w:rFonts w:ascii="Arial" w:hAnsi="Arial" w:cs="Arial"/>
          <w:b/>
          <w:i/>
          <w:sz w:val="28"/>
          <w:szCs w:val="28"/>
        </w:rPr>
        <w:t>4 статьи 13</w:t>
      </w:r>
      <w:r w:rsidRPr="00DE4C66">
        <w:rPr>
          <w:rFonts w:ascii="Arial" w:hAnsi="Arial" w:cs="Arial"/>
          <w:b/>
          <w:sz w:val="28"/>
          <w:szCs w:val="28"/>
        </w:rPr>
        <w:t xml:space="preserve"> </w:t>
      </w:r>
      <w:r w:rsidRPr="00DE4C66">
        <w:rPr>
          <w:rFonts w:ascii="Arial" w:hAnsi="Arial" w:cs="Arial"/>
          <w:b/>
          <w:bCs/>
          <w:i/>
          <w:color w:val="26282F"/>
          <w:sz w:val="28"/>
          <w:szCs w:val="28"/>
        </w:rPr>
        <w:t>Федерального закона от 2 октября 2007 г. № 229-ФЗ «Об исполнительном производстве»</w:t>
      </w:r>
      <w:r w:rsidRPr="00ED7F4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</w:t>
      </w:r>
      <w:r w:rsidRPr="00ED7F40">
        <w:rPr>
          <w:rFonts w:ascii="Arial" w:hAnsi="Arial" w:cs="Arial"/>
          <w:sz w:val="28"/>
          <w:szCs w:val="28"/>
        </w:rPr>
        <w:t xml:space="preserve">сполнительный документ, выданный на основании акта другого органа или являющийся актом другого органа, </w:t>
      </w:r>
      <w:r w:rsidRPr="00B239A8">
        <w:rPr>
          <w:rFonts w:ascii="Arial" w:hAnsi="Arial" w:cs="Arial"/>
          <w:sz w:val="28"/>
          <w:szCs w:val="28"/>
          <w:u w:val="single"/>
        </w:rPr>
        <w:t>подписывается должностным лицом этого органа и заверяется печатью данного органа</w:t>
      </w:r>
      <w:r w:rsidRPr="00ED7F40">
        <w:rPr>
          <w:rFonts w:ascii="Arial" w:hAnsi="Arial" w:cs="Arial"/>
          <w:sz w:val="28"/>
          <w:szCs w:val="28"/>
        </w:rPr>
        <w:t xml:space="preserve"> или лица, его выдавшего, а в случае направления исполнительного документа в форме электронного документа он подписывается усиленной квалифицированной электронной подписью в соответствии с </w:t>
      </w:r>
      <w:hyperlink r:id="rId8" w:history="1">
        <w:r w:rsidRPr="00ED7F40">
          <w:rPr>
            <w:rFonts w:ascii="Arial" w:hAnsi="Arial" w:cs="Arial"/>
            <w:color w:val="106BBE"/>
            <w:sz w:val="28"/>
            <w:szCs w:val="28"/>
          </w:rPr>
          <w:t>законодательством</w:t>
        </w:r>
      </w:hyperlink>
      <w:r w:rsidRPr="00ED7F40">
        <w:rPr>
          <w:rFonts w:ascii="Arial" w:hAnsi="Arial" w:cs="Arial"/>
          <w:sz w:val="28"/>
          <w:szCs w:val="28"/>
        </w:rPr>
        <w:t xml:space="preserve"> Российской Федерации.</w:t>
      </w:r>
      <w:r>
        <w:rPr>
          <w:rFonts w:ascii="Arial" w:hAnsi="Arial" w:cs="Arial"/>
          <w:sz w:val="28"/>
          <w:szCs w:val="28"/>
        </w:rPr>
        <w:t xml:space="preserve"> </w:t>
      </w:r>
      <w:hyperlink r:id="rId9" w:history="1">
        <w:r w:rsidRPr="00ED7F40">
          <w:rPr>
            <w:rFonts w:ascii="Arial" w:hAnsi="Arial" w:cs="Arial"/>
            <w:color w:val="106BBE"/>
            <w:sz w:val="28"/>
            <w:szCs w:val="28"/>
          </w:rPr>
          <w:t>Требования</w:t>
        </w:r>
      </w:hyperlink>
      <w:r w:rsidRPr="00ED7F40">
        <w:rPr>
          <w:rFonts w:ascii="Arial" w:hAnsi="Arial" w:cs="Arial"/>
          <w:sz w:val="28"/>
          <w:szCs w:val="28"/>
        </w:rPr>
        <w:t xml:space="preserve"> к форматам исполнительных документов, вынесенных и (или) направляемых для исполнения в форме электронного документа, устанавливаются Правительством Российской Федерации, если иной порядок не установлен федеральным законом</w:t>
      </w:r>
      <w:r>
        <w:rPr>
          <w:rFonts w:ascii="Arial" w:hAnsi="Arial" w:cs="Arial"/>
          <w:sz w:val="28"/>
          <w:szCs w:val="28"/>
        </w:rPr>
        <w:t xml:space="preserve"> (пункт 7)</w:t>
      </w:r>
      <w:r w:rsidRPr="00ED7F40">
        <w:rPr>
          <w:rFonts w:ascii="Arial" w:hAnsi="Arial" w:cs="Arial"/>
          <w:sz w:val="28"/>
          <w:szCs w:val="28"/>
        </w:rPr>
        <w:t>.</w:t>
      </w: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502B17" w:rsidRDefault="002A7F1C" w:rsidP="00502B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u w:val="single"/>
        </w:rPr>
      </w:pPr>
      <w:r w:rsidRPr="00EB2CF4">
        <w:rPr>
          <w:rFonts w:ascii="Arial" w:hAnsi="Arial" w:cs="Arial"/>
          <w:b/>
          <w:bCs/>
          <w:i/>
          <w:color w:val="26282F"/>
          <w:sz w:val="28"/>
          <w:szCs w:val="28"/>
        </w:rPr>
        <w:t>Статья 21 Федерального закона от 2 октября 2007 г. № 229-ФЗ «Об исполнительном производстве»</w:t>
      </w:r>
      <w:r w:rsidRPr="00EB2CF4">
        <w:rPr>
          <w:rFonts w:ascii="Arial" w:hAnsi="Arial" w:cs="Arial"/>
          <w:b/>
          <w:i/>
          <w:sz w:val="28"/>
          <w:szCs w:val="28"/>
        </w:rPr>
        <w:t xml:space="preserve"> </w:t>
      </w:r>
      <w:r w:rsidRPr="00EB2CF4">
        <w:rPr>
          <w:rFonts w:ascii="Arial" w:hAnsi="Arial" w:cs="Arial"/>
          <w:bCs/>
          <w:color w:val="26282F"/>
          <w:sz w:val="28"/>
          <w:szCs w:val="28"/>
        </w:rPr>
        <w:t>регламентирует</w:t>
      </w:r>
      <w:r w:rsidRPr="00ED7F40"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26282F"/>
          <w:sz w:val="28"/>
          <w:szCs w:val="28"/>
        </w:rPr>
        <w:t>с</w:t>
      </w:r>
      <w:r w:rsidRPr="00ED7F40">
        <w:rPr>
          <w:rFonts w:ascii="Arial" w:hAnsi="Arial" w:cs="Arial"/>
          <w:sz w:val="28"/>
          <w:szCs w:val="28"/>
        </w:rPr>
        <w:t>роки предъявления исполнительных документов к исполнению</w:t>
      </w:r>
      <w:r>
        <w:rPr>
          <w:rFonts w:ascii="Arial" w:hAnsi="Arial" w:cs="Arial"/>
          <w:sz w:val="28"/>
          <w:szCs w:val="28"/>
        </w:rPr>
        <w:t xml:space="preserve">. Пунктом </w:t>
      </w:r>
      <w:bookmarkStart w:id="16" w:name="sub_2105"/>
      <w:r w:rsidRPr="00ED7F40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данной статьи Закона определено, что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502B17">
        <w:rPr>
          <w:rFonts w:ascii="Arial" w:hAnsi="Arial" w:cs="Arial"/>
          <w:sz w:val="28"/>
          <w:szCs w:val="28"/>
          <w:u w:val="single"/>
        </w:rPr>
        <w:t>удостоверения, выдаваемые комиссиями по трудовым спорам, могут быть предъявлены к исполнению в течение трех месяцев со дня их выдачи.</w:t>
      </w:r>
    </w:p>
    <w:bookmarkEnd w:id="16"/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ED7F40" w:rsidRDefault="002A7F1C" w:rsidP="00DA42F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ED7F40">
        <w:rPr>
          <w:rFonts w:ascii="Arial" w:hAnsi="Arial" w:cs="Arial"/>
          <w:b/>
          <w:bCs/>
          <w:color w:val="26282F"/>
          <w:sz w:val="28"/>
          <w:szCs w:val="28"/>
        </w:rPr>
        <w:t>Меры принудительного исполнения</w:t>
      </w:r>
    </w:p>
    <w:p w:rsidR="002A7F1C" w:rsidRPr="00ED7F40" w:rsidRDefault="002A7F1C" w:rsidP="00DA42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ED7F40" w:rsidRDefault="002A7F1C" w:rsidP="009A5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bookmarkStart w:id="17" w:name="sub_68"/>
      <w:r w:rsidRPr="009A5260">
        <w:rPr>
          <w:rFonts w:ascii="Arial" w:hAnsi="Arial" w:cs="Arial"/>
          <w:bCs/>
          <w:color w:val="26282F"/>
          <w:sz w:val="28"/>
          <w:szCs w:val="28"/>
        </w:rPr>
        <w:t>На основании</w:t>
      </w:r>
      <w:r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9A5260">
        <w:rPr>
          <w:rFonts w:ascii="Arial" w:hAnsi="Arial" w:cs="Arial"/>
          <w:b/>
          <w:bCs/>
          <w:i/>
          <w:color w:val="26282F"/>
          <w:sz w:val="28"/>
          <w:szCs w:val="28"/>
        </w:rPr>
        <w:t>пункт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ов</w:t>
      </w:r>
      <w:r w:rsidRPr="009A5260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 1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, 2 и 3</w:t>
      </w:r>
      <w:r w:rsidRPr="009A5260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 статьи 68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Федерального закона от 2 октября 2007 г.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№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 229-ФЗ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«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>Об исполнительном производстве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»</w:t>
      </w:r>
      <w:r w:rsidRPr="00ED7F40">
        <w:rPr>
          <w:rFonts w:ascii="Arial" w:hAnsi="Arial" w:cs="Arial"/>
          <w:sz w:val="28"/>
          <w:szCs w:val="28"/>
        </w:rPr>
        <w:t xml:space="preserve"> </w:t>
      </w:r>
      <w:bookmarkStart w:id="18" w:name="sub_6801"/>
      <w:bookmarkEnd w:id="17"/>
      <w:r w:rsidRPr="00ED7F40">
        <w:rPr>
          <w:rFonts w:ascii="Arial" w:hAnsi="Arial" w:cs="Arial"/>
          <w:sz w:val="28"/>
          <w:szCs w:val="28"/>
        </w:rPr>
        <w:t xml:space="preserve"> </w:t>
      </w:r>
      <w:r w:rsidRPr="00EC3FB0">
        <w:rPr>
          <w:rFonts w:ascii="Arial" w:hAnsi="Arial" w:cs="Arial"/>
          <w:sz w:val="28"/>
          <w:szCs w:val="28"/>
          <w:u w:val="single"/>
        </w:rPr>
        <w:t>мерами принудительного исполнения</w:t>
      </w:r>
      <w:r w:rsidRPr="00ED7F40">
        <w:rPr>
          <w:rFonts w:ascii="Arial" w:hAnsi="Arial" w:cs="Arial"/>
          <w:sz w:val="28"/>
          <w:szCs w:val="28"/>
        </w:rPr>
        <w:t xml:space="preserve"> являются действия, указанные в исполнительном документе, или </w:t>
      </w:r>
      <w:r w:rsidRPr="00EC3FB0">
        <w:rPr>
          <w:rFonts w:ascii="Arial" w:hAnsi="Arial" w:cs="Arial"/>
          <w:sz w:val="28"/>
          <w:szCs w:val="28"/>
          <w:u w:val="single"/>
        </w:rPr>
        <w:t>действия, совершаемые судебным приставом-исполнителем в целях получения с должника денежных средств, подлежащих взысканию по исполнительному документу</w:t>
      </w:r>
      <w:r w:rsidRPr="00ED7F40">
        <w:rPr>
          <w:rFonts w:ascii="Arial" w:hAnsi="Arial" w:cs="Arial"/>
          <w:sz w:val="28"/>
          <w:szCs w:val="28"/>
        </w:rPr>
        <w:t>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" w:name="sub_6802"/>
      <w:bookmarkEnd w:id="18"/>
      <w:r w:rsidRPr="00ED7F40">
        <w:rPr>
          <w:rFonts w:ascii="Arial" w:hAnsi="Arial" w:cs="Arial"/>
          <w:sz w:val="28"/>
          <w:szCs w:val="28"/>
        </w:rPr>
        <w:t xml:space="preserve">Меры принудительного исполнения применяются судебным приставом-исполнителем после возбуждения исполнительного производства. Если в соответствии с настоящим Федеральным законом </w:t>
      </w:r>
      <w:r w:rsidRPr="006775E8">
        <w:rPr>
          <w:rFonts w:ascii="Arial" w:hAnsi="Arial" w:cs="Arial"/>
          <w:sz w:val="28"/>
          <w:szCs w:val="28"/>
          <w:u w:val="single"/>
        </w:rPr>
        <w:t>устанавливается срок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6775E8">
        <w:rPr>
          <w:rFonts w:ascii="Arial" w:hAnsi="Arial" w:cs="Arial"/>
          <w:sz w:val="28"/>
          <w:szCs w:val="28"/>
          <w:u w:val="single"/>
        </w:rPr>
        <w:t>для добровольного исполнения требований, содержащихся в исполнительном документе, то меры принудительного исполнения применяются после истечения такого срока</w:t>
      </w:r>
      <w:r w:rsidRPr="00ED7F40">
        <w:rPr>
          <w:rFonts w:ascii="Arial" w:hAnsi="Arial" w:cs="Arial"/>
          <w:sz w:val="28"/>
          <w:szCs w:val="28"/>
        </w:rPr>
        <w:t>.</w:t>
      </w:r>
    </w:p>
    <w:bookmarkEnd w:id="19"/>
    <w:p w:rsidR="002A7F1C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ED7F40" w:rsidRDefault="002A7F1C" w:rsidP="004828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E74CF0" w:rsidRDefault="002A7F1C" w:rsidP="00E74CF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bookmarkStart w:id="20" w:name="sub_70"/>
      <w:r w:rsidRPr="00E74CF0">
        <w:rPr>
          <w:rFonts w:ascii="Arial" w:hAnsi="Arial" w:cs="Arial"/>
          <w:b/>
          <w:bCs/>
          <w:i/>
          <w:color w:val="26282F"/>
          <w:sz w:val="28"/>
          <w:szCs w:val="28"/>
        </w:rPr>
        <w:t>Статья 70</w:t>
      </w:r>
      <w:r>
        <w:rPr>
          <w:rFonts w:ascii="Arial" w:hAnsi="Arial" w:cs="Arial"/>
          <w:b/>
          <w:bCs/>
          <w:color w:val="26282F"/>
          <w:sz w:val="28"/>
          <w:szCs w:val="28"/>
        </w:rPr>
        <w:t xml:space="preserve"> 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Федерального закона от 2 октября 2007 г.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№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 229-ФЗ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«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>Об исполнительном производстве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»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E74CF0">
        <w:rPr>
          <w:rFonts w:ascii="Arial" w:hAnsi="Arial" w:cs="Arial"/>
          <w:bCs/>
          <w:color w:val="26282F"/>
          <w:sz w:val="28"/>
          <w:szCs w:val="28"/>
        </w:rPr>
        <w:t>регламентирует порядок о</w:t>
      </w:r>
      <w:r w:rsidRPr="00E74CF0">
        <w:rPr>
          <w:rFonts w:ascii="Arial" w:hAnsi="Arial" w:cs="Arial"/>
          <w:sz w:val="28"/>
          <w:szCs w:val="28"/>
        </w:rPr>
        <w:t>бращения взыскания на денежные средства</w:t>
      </w:r>
      <w:r>
        <w:rPr>
          <w:rFonts w:ascii="Arial" w:hAnsi="Arial" w:cs="Arial"/>
          <w:sz w:val="28"/>
          <w:szCs w:val="28"/>
        </w:rPr>
        <w:t xml:space="preserve">: </w:t>
      </w:r>
    </w:p>
    <w:bookmarkEnd w:id="20"/>
    <w:p w:rsidR="002A7F1C" w:rsidRPr="008B3E7F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  <w:u w:val="single"/>
        </w:rPr>
      </w:pPr>
      <w:r w:rsidRPr="00ED7F40">
        <w:rPr>
          <w:rFonts w:ascii="Arial" w:hAnsi="Arial" w:cs="Arial"/>
          <w:sz w:val="28"/>
          <w:szCs w:val="28"/>
        </w:rPr>
        <w:t xml:space="preserve">1. </w:t>
      </w:r>
      <w:r w:rsidRPr="008B3E7F">
        <w:rPr>
          <w:rFonts w:ascii="Arial" w:hAnsi="Arial" w:cs="Arial"/>
          <w:sz w:val="28"/>
          <w:szCs w:val="28"/>
          <w:u w:val="single"/>
        </w:rPr>
        <w:t>Наличные денежные средства</w:t>
      </w:r>
      <w:r w:rsidRPr="00ED7F40">
        <w:rPr>
          <w:rFonts w:ascii="Arial" w:hAnsi="Arial" w:cs="Arial"/>
          <w:sz w:val="28"/>
          <w:szCs w:val="28"/>
        </w:rPr>
        <w:t xml:space="preserve"> в рублях, обнаруженные у должника, в том числе хранящиеся в сейфах кассы должника-организации, находящиеся в изолированном помещении этой кассы или иных помещениях должника-организации либо хранящиеся в банках и иных кредитных организациях, </w:t>
      </w:r>
      <w:r w:rsidRPr="008B3E7F">
        <w:rPr>
          <w:rFonts w:ascii="Arial" w:hAnsi="Arial" w:cs="Arial"/>
          <w:sz w:val="28"/>
          <w:szCs w:val="28"/>
          <w:u w:val="single"/>
        </w:rPr>
        <w:t>изымаются</w:t>
      </w:r>
      <w:r w:rsidRPr="00ED7F40">
        <w:rPr>
          <w:rFonts w:ascii="Arial" w:hAnsi="Arial" w:cs="Arial"/>
          <w:sz w:val="28"/>
          <w:szCs w:val="28"/>
        </w:rPr>
        <w:t xml:space="preserve">, о чем составляется соответствующий акт. Изъятые денежные средства не позднее операционного дня, следующего за днем изъятия, сдаются в банк </w:t>
      </w:r>
      <w:r w:rsidRPr="008B3E7F">
        <w:rPr>
          <w:rFonts w:ascii="Arial" w:hAnsi="Arial" w:cs="Arial"/>
          <w:sz w:val="28"/>
          <w:szCs w:val="28"/>
          <w:u w:val="single"/>
        </w:rPr>
        <w:t>для перечисления на депозитный счет подразделения судебных приставов.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hyperlink r:id="rId10" w:history="1">
        <w:r w:rsidRPr="006C6043">
          <w:rPr>
            <w:rFonts w:ascii="Arial" w:hAnsi="Arial" w:cs="Arial"/>
            <w:color w:val="106BBE"/>
            <w:sz w:val="28"/>
            <w:szCs w:val="28"/>
            <w:u w:val="single"/>
          </w:rPr>
          <w:t>2.</w:t>
        </w:r>
      </w:hyperlink>
      <w:r w:rsidRPr="006C6043">
        <w:rPr>
          <w:rFonts w:ascii="Arial" w:hAnsi="Arial" w:cs="Arial"/>
          <w:sz w:val="28"/>
          <w:szCs w:val="28"/>
          <w:u w:val="single"/>
        </w:rPr>
        <w:t xml:space="preserve"> Перечисление денежных средств со счетов должника производится на основании исполнительного документа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6C6043">
        <w:rPr>
          <w:rFonts w:ascii="Arial" w:hAnsi="Arial" w:cs="Arial"/>
          <w:sz w:val="28"/>
          <w:szCs w:val="28"/>
          <w:u w:val="single"/>
        </w:rPr>
        <w:t>или постановления судебного пристава-исполнителя без представления в банк или иную кредитную организацию взыскателем или судебным приставом-исполнителем расчетных документов.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" w:name="sub_7003"/>
      <w:r w:rsidRPr="00ED7F40">
        <w:rPr>
          <w:rFonts w:ascii="Arial" w:hAnsi="Arial" w:cs="Arial"/>
          <w:sz w:val="28"/>
          <w:szCs w:val="28"/>
        </w:rPr>
        <w:t xml:space="preserve">3. Если денежные средства имеются </w:t>
      </w:r>
      <w:r w:rsidRPr="006C6043">
        <w:rPr>
          <w:rFonts w:ascii="Arial" w:hAnsi="Arial" w:cs="Arial"/>
          <w:sz w:val="28"/>
          <w:szCs w:val="28"/>
          <w:u w:val="single"/>
        </w:rPr>
        <w:t>на нескольких счетах</w:t>
      </w:r>
      <w:r w:rsidRPr="00ED7F40">
        <w:rPr>
          <w:rFonts w:ascii="Arial" w:hAnsi="Arial" w:cs="Arial"/>
          <w:sz w:val="28"/>
          <w:szCs w:val="28"/>
        </w:rPr>
        <w:t xml:space="preserve"> должника, то </w:t>
      </w:r>
      <w:r w:rsidRPr="006C6043">
        <w:rPr>
          <w:rFonts w:ascii="Arial" w:hAnsi="Arial" w:cs="Arial"/>
          <w:sz w:val="28"/>
          <w:szCs w:val="28"/>
          <w:u w:val="single"/>
        </w:rPr>
        <w:t>судебный пристав-исполнитель</w:t>
      </w:r>
      <w:r w:rsidRPr="00ED7F40">
        <w:rPr>
          <w:rFonts w:ascii="Arial" w:hAnsi="Arial" w:cs="Arial"/>
          <w:sz w:val="28"/>
          <w:szCs w:val="28"/>
        </w:rPr>
        <w:t xml:space="preserve"> в постановлении </w:t>
      </w:r>
      <w:r w:rsidRPr="006C6043">
        <w:rPr>
          <w:rFonts w:ascii="Arial" w:hAnsi="Arial" w:cs="Arial"/>
          <w:sz w:val="28"/>
          <w:szCs w:val="28"/>
          <w:u w:val="single"/>
        </w:rPr>
        <w:t>указывает</w:t>
      </w:r>
      <w:r w:rsidRPr="00ED7F40">
        <w:rPr>
          <w:rFonts w:ascii="Arial" w:hAnsi="Arial" w:cs="Arial"/>
          <w:sz w:val="28"/>
          <w:szCs w:val="28"/>
        </w:rPr>
        <w:t xml:space="preserve">, </w:t>
      </w:r>
      <w:r w:rsidRPr="006C6043">
        <w:rPr>
          <w:rFonts w:ascii="Arial" w:hAnsi="Arial" w:cs="Arial"/>
          <w:sz w:val="28"/>
          <w:szCs w:val="28"/>
          <w:u w:val="single"/>
        </w:rPr>
        <w:t>с какого счета и в каком объеме должны быть списаны денежные средства</w:t>
      </w:r>
      <w:r w:rsidRPr="00ED7F40">
        <w:rPr>
          <w:rFonts w:ascii="Arial" w:hAnsi="Arial" w:cs="Arial"/>
          <w:sz w:val="28"/>
          <w:szCs w:val="28"/>
        </w:rPr>
        <w:t>.</w:t>
      </w:r>
    </w:p>
    <w:p w:rsidR="002A7F1C" w:rsidRPr="00EC3FB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8"/>
          <w:szCs w:val="28"/>
          <w:u w:val="single"/>
        </w:rPr>
      </w:pPr>
      <w:bookmarkStart w:id="22" w:name="sub_7004"/>
      <w:bookmarkEnd w:id="21"/>
      <w:r w:rsidRPr="00EC3FB0">
        <w:rPr>
          <w:rFonts w:ascii="Arial" w:hAnsi="Arial" w:cs="Arial"/>
          <w:b/>
          <w:sz w:val="28"/>
          <w:szCs w:val="28"/>
        </w:rPr>
        <w:t xml:space="preserve">4. </w:t>
      </w:r>
      <w:r w:rsidRPr="00EC3FB0">
        <w:rPr>
          <w:rFonts w:ascii="Arial" w:hAnsi="Arial" w:cs="Arial"/>
          <w:b/>
          <w:sz w:val="28"/>
          <w:szCs w:val="28"/>
          <w:u w:val="single"/>
        </w:rPr>
        <w:t>Если на денежные средства, находящиеся на счетах должника, наложен арест</w:t>
      </w:r>
      <w:r w:rsidRPr="00EC3FB0">
        <w:rPr>
          <w:rFonts w:ascii="Arial" w:hAnsi="Arial" w:cs="Arial"/>
          <w:b/>
          <w:sz w:val="28"/>
          <w:szCs w:val="28"/>
        </w:rPr>
        <w:t xml:space="preserve">, </w:t>
      </w:r>
      <w:r w:rsidRPr="00EC3FB0">
        <w:rPr>
          <w:rFonts w:ascii="Arial" w:hAnsi="Arial" w:cs="Arial"/>
          <w:b/>
          <w:sz w:val="28"/>
          <w:szCs w:val="28"/>
          <w:u w:val="single"/>
        </w:rPr>
        <w:t>то судебный пристав-исполнитель в постановлении указывает, в каком объеме и порядке снимается наложенный им арест с денежных средств должника</w:t>
      </w:r>
      <w:r w:rsidRPr="00EC3FB0">
        <w:rPr>
          <w:rFonts w:ascii="Arial" w:hAnsi="Arial" w:cs="Arial"/>
          <w:b/>
          <w:sz w:val="28"/>
          <w:szCs w:val="28"/>
        </w:rPr>
        <w:t xml:space="preserve">. </w:t>
      </w:r>
      <w:r w:rsidRPr="00EC3FB0">
        <w:rPr>
          <w:rFonts w:ascii="Arial" w:hAnsi="Arial" w:cs="Arial"/>
          <w:b/>
          <w:sz w:val="28"/>
          <w:szCs w:val="28"/>
          <w:u w:val="single"/>
        </w:rPr>
        <w:t>Банк или иная кредитная организация обязаны в течение трех дней со дня получения постановления сообщить судебному приставу-исполнителю об исполнении указанного постановления.</w:t>
      </w:r>
    </w:p>
    <w:bookmarkEnd w:id="22"/>
    <w:p w:rsidR="002A7F1C" w:rsidRPr="006C6043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  <w:u w:val="single"/>
        </w:rPr>
      </w:pPr>
      <w:r w:rsidRPr="00ED7F40">
        <w:rPr>
          <w:rFonts w:ascii="Arial" w:hAnsi="Arial" w:cs="Arial"/>
          <w:sz w:val="28"/>
          <w:szCs w:val="28"/>
        </w:rPr>
        <w:t xml:space="preserve">5. </w:t>
      </w:r>
      <w:r w:rsidRPr="006C6043">
        <w:rPr>
          <w:rFonts w:ascii="Arial" w:hAnsi="Arial" w:cs="Arial"/>
          <w:sz w:val="28"/>
          <w:szCs w:val="28"/>
          <w:u w:val="single"/>
        </w:rPr>
        <w:t>Банк или иная кредитная организация, осуществляющие обслуживание счетов должника, незамедлительно исполняют содержащиеся в исполнительном документе или постановлении судебного пристава-исполнителя требования о взыскании денежных средств, о чем в течение трех дней со дня их исполнения информирует взыскателя или судебного пристава-исполнителя.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6. В случае обоснованных сомнений в подлинности исполнительного документа, полученного непосредственно от взыскателя (его представителя), или сомнений в достоверности сведений, представленных в соответствии с </w:t>
      </w:r>
      <w:hyperlink w:anchor="sub_802" w:history="1">
        <w:r w:rsidRPr="00ED7F40">
          <w:rPr>
            <w:rFonts w:ascii="Arial" w:hAnsi="Arial" w:cs="Arial"/>
            <w:color w:val="106BBE"/>
            <w:sz w:val="28"/>
            <w:szCs w:val="28"/>
          </w:rPr>
          <w:t>частью 2 статьи 8</w:t>
        </w:r>
      </w:hyperlink>
      <w:r w:rsidRPr="00ED7F4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данного</w:t>
      </w:r>
      <w:r w:rsidRPr="00ED7F40">
        <w:rPr>
          <w:rFonts w:ascii="Arial" w:hAnsi="Arial" w:cs="Arial"/>
          <w:sz w:val="28"/>
          <w:szCs w:val="28"/>
        </w:rPr>
        <w:t xml:space="preserve"> Федерального закона, банк или иная кредитная организация </w:t>
      </w:r>
      <w:r w:rsidRPr="006610D1">
        <w:rPr>
          <w:rFonts w:ascii="Arial" w:hAnsi="Arial" w:cs="Arial"/>
          <w:sz w:val="28"/>
          <w:szCs w:val="28"/>
          <w:u w:val="single"/>
        </w:rPr>
        <w:t>вправе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6610D1">
        <w:rPr>
          <w:rFonts w:ascii="Arial" w:hAnsi="Arial" w:cs="Arial"/>
          <w:sz w:val="28"/>
          <w:szCs w:val="28"/>
          <w:u w:val="single"/>
        </w:rPr>
        <w:t>для проверки</w:t>
      </w:r>
      <w:r w:rsidRPr="00ED7F40">
        <w:rPr>
          <w:rFonts w:ascii="Arial" w:hAnsi="Arial" w:cs="Arial"/>
          <w:sz w:val="28"/>
          <w:szCs w:val="28"/>
        </w:rPr>
        <w:t xml:space="preserve"> подлинности исполнительного документа либо достоверности сведений </w:t>
      </w:r>
      <w:r w:rsidRPr="006610D1">
        <w:rPr>
          <w:rFonts w:ascii="Arial" w:hAnsi="Arial" w:cs="Arial"/>
          <w:sz w:val="28"/>
          <w:szCs w:val="28"/>
          <w:u w:val="single"/>
        </w:rPr>
        <w:t>задержать исполнение исполнительного документа, но не более чем на семь дней.</w:t>
      </w:r>
      <w:r w:rsidRPr="00ED7F40">
        <w:rPr>
          <w:rFonts w:ascii="Arial" w:hAnsi="Arial" w:cs="Arial"/>
          <w:sz w:val="28"/>
          <w:szCs w:val="28"/>
        </w:rPr>
        <w:t xml:space="preserve"> При проведении указанной проверки банк или кредитная организация незамедлительно приостанавливает операции с денежными средствами на счетах должника в пределах суммы денежных средств, подлежащей взысканию.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7. </w:t>
      </w:r>
      <w:r w:rsidRPr="00426117">
        <w:rPr>
          <w:rFonts w:ascii="Arial" w:hAnsi="Arial" w:cs="Arial"/>
          <w:sz w:val="28"/>
          <w:szCs w:val="28"/>
          <w:u w:val="single"/>
        </w:rPr>
        <w:t>В случае получения банком или иной кредитной организацией постановления судебного пристава-исполнителя исполнение содержащихся в исполнительном документе требований о взыскании денежных средств осуществляется путем их перечисления на депозитный счет подразделения судебных приставов. В случае получения банком или иной кредитной организацией исполнительного документа непосредственно от взыскателя исполнение содержащихся в исполнительном документе требований о взыскании денежных средств осуществляется путем их перечисления на счет, указанный взыскателем</w:t>
      </w:r>
      <w:r w:rsidRPr="00ED7F40">
        <w:rPr>
          <w:rFonts w:ascii="Arial" w:hAnsi="Arial" w:cs="Arial"/>
          <w:sz w:val="28"/>
          <w:szCs w:val="28"/>
        </w:rPr>
        <w:t>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 xml:space="preserve">8. Не исполнить исполнительный документ или постановление судебного пристава-исполнителя полностью банк или иная кредитная организация может </w:t>
      </w:r>
      <w:r w:rsidRPr="00426117">
        <w:rPr>
          <w:rFonts w:ascii="Arial" w:hAnsi="Arial" w:cs="Arial"/>
          <w:sz w:val="28"/>
          <w:szCs w:val="28"/>
          <w:u w:val="single"/>
        </w:rPr>
        <w:t xml:space="preserve">в случае отсутствия на счетах должника денежных средств </w:t>
      </w:r>
      <w:r w:rsidRPr="00ED7F40">
        <w:rPr>
          <w:rFonts w:ascii="Arial" w:hAnsi="Arial" w:cs="Arial"/>
          <w:sz w:val="28"/>
          <w:szCs w:val="28"/>
        </w:rPr>
        <w:t xml:space="preserve">либо в случае, когда на денежные средства, находящиеся на указанных счетах, наложен арест или когда в порядке, установленном </w:t>
      </w:r>
      <w:hyperlink r:id="rId11" w:history="1">
        <w:r w:rsidRPr="00ED7F40">
          <w:rPr>
            <w:rFonts w:ascii="Arial" w:hAnsi="Arial" w:cs="Arial"/>
            <w:color w:val="106BBE"/>
            <w:sz w:val="28"/>
            <w:szCs w:val="28"/>
          </w:rPr>
          <w:t>законом</w:t>
        </w:r>
      </w:hyperlink>
      <w:r w:rsidRPr="00ED7F40">
        <w:rPr>
          <w:rFonts w:ascii="Arial" w:hAnsi="Arial" w:cs="Arial"/>
          <w:sz w:val="28"/>
          <w:szCs w:val="28"/>
        </w:rPr>
        <w:t>, приостановлены операции с денежными средствами, либо в иных случаях, предусмотренных федеральным законом.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>9. Если имеющихся на счетах должника денежных средств недостаточно для исполнения содержащихся в исполнительном документе или постановлении судебного пристава-исполнителя требований, то банк или иная кредитная организация перечисляет имеющиеся средства и продолжает дальнейшее исполнение по мере поступления денежных средств на счет или счета должника до исполнения содержащихся в исполнительном документе или постановлении судебного пристава-исполнителя требований в полном объеме. О произведенных перечислениях банк или иная кредитная организация незамедлительно сообщает судебному приставу-исполнителю или взыскателю, если исполнительный документ поступил от взыскателя.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" w:name="sub_70010"/>
      <w:r w:rsidRPr="00ED7F40">
        <w:rPr>
          <w:rFonts w:ascii="Arial" w:hAnsi="Arial" w:cs="Arial"/>
          <w:sz w:val="28"/>
          <w:szCs w:val="28"/>
        </w:rPr>
        <w:t>10. Банк или иная кредитная организация заканчивает исполнение исполнительного документа: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" w:name="sub_700101"/>
      <w:bookmarkEnd w:id="23"/>
      <w:r w:rsidRPr="00ED7F40">
        <w:rPr>
          <w:rFonts w:ascii="Arial" w:hAnsi="Arial" w:cs="Arial"/>
          <w:sz w:val="28"/>
          <w:szCs w:val="28"/>
        </w:rPr>
        <w:t>1) после перечисления денежных средств в полном объеме;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" w:name="sub_700102"/>
      <w:bookmarkEnd w:id="24"/>
      <w:r w:rsidRPr="00ED7F40">
        <w:rPr>
          <w:rFonts w:ascii="Arial" w:hAnsi="Arial" w:cs="Arial"/>
          <w:sz w:val="28"/>
          <w:szCs w:val="28"/>
        </w:rPr>
        <w:t>2) по заявлению взыскателя;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" w:name="sub_700103"/>
      <w:bookmarkEnd w:id="25"/>
      <w:r w:rsidRPr="00ED7F40">
        <w:rPr>
          <w:rFonts w:ascii="Arial" w:hAnsi="Arial" w:cs="Arial"/>
          <w:sz w:val="28"/>
          <w:szCs w:val="28"/>
        </w:rPr>
        <w:t>3) по постановлению судебного пристава-исполнителя о прекращении (об окончании, отмене) исполнения.</w:t>
      </w:r>
    </w:p>
    <w:p w:rsidR="002A7F1C" w:rsidRDefault="002A7F1C" w:rsidP="00114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color w:val="26282F"/>
          <w:sz w:val="28"/>
          <w:szCs w:val="28"/>
        </w:rPr>
      </w:pPr>
      <w:bookmarkStart w:id="27" w:name="sub_111"/>
      <w:bookmarkEnd w:id="26"/>
    </w:p>
    <w:p w:rsidR="002A7F1C" w:rsidRDefault="002A7F1C" w:rsidP="00114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color w:val="26282F"/>
          <w:sz w:val="28"/>
          <w:szCs w:val="28"/>
        </w:rPr>
      </w:pPr>
    </w:p>
    <w:p w:rsidR="002A7F1C" w:rsidRDefault="002A7F1C" w:rsidP="001146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color w:val="26282F"/>
          <w:sz w:val="28"/>
          <w:szCs w:val="28"/>
        </w:rPr>
      </w:pPr>
      <w:r w:rsidRPr="00114693">
        <w:rPr>
          <w:rFonts w:ascii="Arial" w:hAnsi="Arial" w:cs="Arial"/>
          <w:bCs/>
          <w:color w:val="26282F"/>
          <w:sz w:val="28"/>
          <w:szCs w:val="28"/>
        </w:rPr>
        <w:t>В соответствии</w:t>
      </w:r>
      <w:r>
        <w:rPr>
          <w:rFonts w:ascii="Arial" w:hAnsi="Arial" w:cs="Arial"/>
          <w:b/>
          <w:bCs/>
          <w:color w:val="26282F"/>
          <w:sz w:val="28"/>
          <w:szCs w:val="28"/>
        </w:rPr>
        <w:t xml:space="preserve"> с </w:t>
      </w:r>
      <w:r w:rsidRPr="00114693">
        <w:rPr>
          <w:rFonts w:ascii="Arial" w:hAnsi="Arial" w:cs="Arial"/>
          <w:b/>
          <w:bCs/>
          <w:i/>
          <w:color w:val="26282F"/>
          <w:sz w:val="28"/>
          <w:szCs w:val="28"/>
        </w:rPr>
        <w:t>пунктом 1 статьи 111</w:t>
      </w:r>
      <w:r w:rsidRPr="00114693">
        <w:rPr>
          <w:rFonts w:ascii="Arial" w:hAnsi="Arial" w:cs="Arial"/>
          <w:b/>
          <w:i/>
          <w:sz w:val="28"/>
          <w:szCs w:val="28"/>
        </w:rPr>
        <w:t xml:space="preserve"> </w:t>
      </w:r>
      <w:r w:rsidRPr="00114693">
        <w:rPr>
          <w:rFonts w:ascii="Arial" w:hAnsi="Arial" w:cs="Arial"/>
          <w:b/>
          <w:bCs/>
          <w:i/>
          <w:color w:val="26282F"/>
          <w:sz w:val="28"/>
          <w:szCs w:val="28"/>
        </w:rPr>
        <w:t>Федерального закона от 2 октября 2007 г. № 229-ФЗ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«</w:t>
      </w:r>
      <w:r w:rsidRPr="001C06EF">
        <w:rPr>
          <w:rFonts w:ascii="Arial" w:hAnsi="Arial" w:cs="Arial"/>
          <w:b/>
          <w:bCs/>
          <w:i/>
          <w:color w:val="26282F"/>
          <w:sz w:val="28"/>
          <w:szCs w:val="28"/>
        </w:rPr>
        <w:t>Об исполнительном производстве</w:t>
      </w:r>
      <w:r>
        <w:rPr>
          <w:rFonts w:ascii="Arial" w:hAnsi="Arial" w:cs="Arial"/>
          <w:b/>
          <w:bCs/>
          <w:i/>
          <w:color w:val="26282F"/>
          <w:sz w:val="28"/>
          <w:szCs w:val="28"/>
        </w:rPr>
        <w:t>»</w:t>
      </w:r>
    </w:p>
    <w:p w:rsidR="002A7F1C" w:rsidRPr="00ED7F40" w:rsidRDefault="002A7F1C" w:rsidP="001146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28" w:name="sub_11101"/>
      <w:bookmarkEnd w:id="27"/>
      <w:r>
        <w:rPr>
          <w:rFonts w:ascii="Arial" w:hAnsi="Arial" w:cs="Arial"/>
          <w:sz w:val="28"/>
          <w:szCs w:val="28"/>
        </w:rPr>
        <w:t>в</w:t>
      </w:r>
      <w:r w:rsidRPr="00ED7F40">
        <w:rPr>
          <w:rFonts w:ascii="Arial" w:hAnsi="Arial" w:cs="Arial"/>
          <w:sz w:val="28"/>
          <w:szCs w:val="28"/>
        </w:rPr>
        <w:t xml:space="preserve"> случае, когда взысканная с должника денежная сумма недостаточна для удовлетворения в полном объеме требований, содержащихся в исполнительных документах, указанная сумма </w:t>
      </w:r>
      <w:r w:rsidRPr="00114693">
        <w:rPr>
          <w:rFonts w:ascii="Arial" w:hAnsi="Arial" w:cs="Arial"/>
          <w:sz w:val="28"/>
          <w:szCs w:val="28"/>
          <w:u w:val="single"/>
        </w:rPr>
        <w:t>распределяется между взыскателями</w:t>
      </w:r>
      <w:r w:rsidRPr="00ED7F40">
        <w:rPr>
          <w:rFonts w:ascii="Arial" w:hAnsi="Arial" w:cs="Arial"/>
          <w:sz w:val="28"/>
          <w:szCs w:val="28"/>
        </w:rPr>
        <w:t>, предъявившими на день распределения соответствующей денежной суммы исполнительные документы, в следующей очередности:</w:t>
      </w:r>
    </w:p>
    <w:bookmarkEnd w:id="28"/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D7F40">
        <w:rPr>
          <w:rFonts w:ascii="Arial" w:hAnsi="Arial" w:cs="Arial"/>
          <w:sz w:val="28"/>
          <w:szCs w:val="28"/>
        </w:rPr>
        <w:t>1) в первую очередь удовлетворяются требования по взысканию алиментов, возмещению вреда, причиненного здоровью, возмещению вреда в связи со смертью кормильца, возмещению ущерба, причиненного преступлением, а также требования о компенсации морального вреда;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" w:name="sub_111012"/>
      <w:r w:rsidRPr="00ED7F40">
        <w:rPr>
          <w:rFonts w:ascii="Arial" w:hAnsi="Arial" w:cs="Arial"/>
          <w:sz w:val="28"/>
          <w:szCs w:val="28"/>
        </w:rPr>
        <w:t xml:space="preserve">2) </w:t>
      </w:r>
      <w:r w:rsidRPr="00114693">
        <w:rPr>
          <w:rFonts w:ascii="Arial" w:hAnsi="Arial" w:cs="Arial"/>
          <w:sz w:val="28"/>
          <w:szCs w:val="28"/>
          <w:u w:val="single"/>
        </w:rPr>
        <w:t>во вторую очередь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114693">
        <w:rPr>
          <w:rFonts w:ascii="Arial" w:hAnsi="Arial" w:cs="Arial"/>
          <w:sz w:val="28"/>
          <w:szCs w:val="28"/>
          <w:u w:val="single"/>
        </w:rPr>
        <w:t>удовлетворяются требования</w:t>
      </w:r>
      <w:r w:rsidRPr="00ED7F40">
        <w:rPr>
          <w:rFonts w:ascii="Arial" w:hAnsi="Arial" w:cs="Arial"/>
          <w:sz w:val="28"/>
          <w:szCs w:val="28"/>
        </w:rPr>
        <w:t xml:space="preserve"> </w:t>
      </w:r>
      <w:r w:rsidRPr="00114693">
        <w:rPr>
          <w:rFonts w:ascii="Arial" w:hAnsi="Arial" w:cs="Arial"/>
          <w:sz w:val="28"/>
          <w:szCs w:val="28"/>
          <w:u w:val="single"/>
        </w:rPr>
        <w:t>по</w:t>
      </w:r>
      <w:r w:rsidRPr="00ED7F40">
        <w:rPr>
          <w:rFonts w:ascii="Arial" w:hAnsi="Arial" w:cs="Arial"/>
          <w:sz w:val="28"/>
          <w:szCs w:val="28"/>
        </w:rPr>
        <w:t xml:space="preserve"> выплате выходных пособий и </w:t>
      </w:r>
      <w:r w:rsidRPr="00114693">
        <w:rPr>
          <w:rFonts w:ascii="Arial" w:hAnsi="Arial" w:cs="Arial"/>
          <w:sz w:val="28"/>
          <w:szCs w:val="28"/>
          <w:u w:val="single"/>
        </w:rPr>
        <w:t>оплате труда лиц, работающих (работавших) по трудовому договору</w:t>
      </w:r>
      <w:r w:rsidRPr="00ED7F40">
        <w:rPr>
          <w:rFonts w:ascii="Arial" w:hAnsi="Arial" w:cs="Arial"/>
          <w:sz w:val="28"/>
          <w:szCs w:val="28"/>
        </w:rPr>
        <w:t>, а также по выплате вознаграждений авторам результатов интеллектуальной деятельности;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" w:name="sub_111013"/>
      <w:bookmarkEnd w:id="29"/>
      <w:r w:rsidRPr="00ED7F40">
        <w:rPr>
          <w:rFonts w:ascii="Arial" w:hAnsi="Arial" w:cs="Arial"/>
          <w:sz w:val="28"/>
          <w:szCs w:val="28"/>
        </w:rPr>
        <w:t>3) в третью очередь удовлетворяются требования по обязательным платежам в бюджет и во внебюджетные фонды;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" w:name="sub_111014"/>
      <w:bookmarkEnd w:id="30"/>
      <w:r w:rsidRPr="00ED7F40">
        <w:rPr>
          <w:rFonts w:ascii="Arial" w:hAnsi="Arial" w:cs="Arial"/>
          <w:sz w:val="28"/>
          <w:szCs w:val="28"/>
        </w:rPr>
        <w:t>4) в четвертую очередь удовлетворяются все остальные требования.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2" w:name="sub_11102"/>
      <w:bookmarkEnd w:id="31"/>
      <w:r w:rsidRPr="00ED7F40">
        <w:rPr>
          <w:rFonts w:ascii="Arial" w:hAnsi="Arial" w:cs="Arial"/>
          <w:sz w:val="28"/>
          <w:szCs w:val="28"/>
        </w:rPr>
        <w:t>2. При распределении каждой взысканной с должника денежной суммы требования каждой последующей очереди удовлетворяются после удовлетворения требований предыдущей очереди в полном объеме.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3" w:name="sub_11103"/>
      <w:bookmarkEnd w:id="32"/>
      <w:r w:rsidRPr="00ED7F40">
        <w:rPr>
          <w:rFonts w:ascii="Arial" w:hAnsi="Arial" w:cs="Arial"/>
          <w:sz w:val="28"/>
          <w:szCs w:val="28"/>
        </w:rPr>
        <w:t>3. Если взысканная с должника денежная сумма недостаточна для удовлетворения требований одной очереди в полном объеме, то они удовлетворяются пропорционально причитающейся каждому взыскателю сумме, указанной в исполнительном документе.</w:t>
      </w:r>
    </w:p>
    <w:p w:rsidR="002A7F1C" w:rsidRPr="00ED7F40" w:rsidRDefault="002A7F1C" w:rsidP="005460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4" w:name="sub_11104"/>
      <w:bookmarkEnd w:id="33"/>
      <w:r w:rsidRPr="00ED7F40">
        <w:rPr>
          <w:rFonts w:ascii="Arial" w:hAnsi="Arial" w:cs="Arial"/>
          <w:sz w:val="28"/>
          <w:szCs w:val="28"/>
        </w:rPr>
        <w:t xml:space="preserve">4. В случае исполнения требований, содержащихся в исполнительных документах, банком или иной кредитной организацией очередность списания денежных средств со счетов должника определяется </w:t>
      </w:r>
      <w:hyperlink r:id="rId12" w:history="1">
        <w:r w:rsidRPr="00ED7F40">
          <w:rPr>
            <w:rFonts w:ascii="Arial" w:hAnsi="Arial" w:cs="Arial"/>
            <w:color w:val="106BBE"/>
            <w:sz w:val="28"/>
            <w:szCs w:val="28"/>
          </w:rPr>
          <w:t>статьей 855</w:t>
        </w:r>
      </w:hyperlink>
      <w:r w:rsidRPr="00ED7F40">
        <w:rPr>
          <w:rFonts w:ascii="Arial" w:hAnsi="Arial" w:cs="Arial"/>
          <w:sz w:val="28"/>
          <w:szCs w:val="28"/>
        </w:rPr>
        <w:t xml:space="preserve"> Гражданского кодекса Российской Федерации.</w:t>
      </w:r>
    </w:p>
    <w:bookmarkEnd w:id="7"/>
    <w:bookmarkEnd w:id="34"/>
    <w:p w:rsidR="002A7F1C" w:rsidRPr="00ED7F40" w:rsidRDefault="002A7F1C">
      <w:pPr>
        <w:rPr>
          <w:sz w:val="28"/>
          <w:szCs w:val="28"/>
        </w:rPr>
      </w:pPr>
    </w:p>
    <w:sectPr w:rsidR="002A7F1C" w:rsidRPr="00ED7F40" w:rsidSect="00EC7EFD">
      <w:pgSz w:w="11900" w:h="16800"/>
      <w:pgMar w:top="360" w:right="800" w:bottom="36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8B0"/>
    <w:rsid w:val="000212D2"/>
    <w:rsid w:val="00053E26"/>
    <w:rsid w:val="000B4B04"/>
    <w:rsid w:val="000E6CE8"/>
    <w:rsid w:val="000F4BC1"/>
    <w:rsid w:val="00114693"/>
    <w:rsid w:val="001562C6"/>
    <w:rsid w:val="0016264B"/>
    <w:rsid w:val="0017029B"/>
    <w:rsid w:val="0017462E"/>
    <w:rsid w:val="00181A3B"/>
    <w:rsid w:val="001C06EF"/>
    <w:rsid w:val="001D79A3"/>
    <w:rsid w:val="001E5355"/>
    <w:rsid w:val="001E775D"/>
    <w:rsid w:val="00221610"/>
    <w:rsid w:val="0023386B"/>
    <w:rsid w:val="00234677"/>
    <w:rsid w:val="00237DB6"/>
    <w:rsid w:val="002577FB"/>
    <w:rsid w:val="002605DC"/>
    <w:rsid w:val="00277DA8"/>
    <w:rsid w:val="002A7F1C"/>
    <w:rsid w:val="002B177F"/>
    <w:rsid w:val="002C1F0C"/>
    <w:rsid w:val="002E764F"/>
    <w:rsid w:val="0030006F"/>
    <w:rsid w:val="00323D3E"/>
    <w:rsid w:val="00426117"/>
    <w:rsid w:val="00436601"/>
    <w:rsid w:val="004813C4"/>
    <w:rsid w:val="004828B0"/>
    <w:rsid w:val="004847EF"/>
    <w:rsid w:val="004A2883"/>
    <w:rsid w:val="004D33EE"/>
    <w:rsid w:val="00502B17"/>
    <w:rsid w:val="00513C7C"/>
    <w:rsid w:val="005460ED"/>
    <w:rsid w:val="00570C3D"/>
    <w:rsid w:val="005763FF"/>
    <w:rsid w:val="005A6D42"/>
    <w:rsid w:val="005B5B84"/>
    <w:rsid w:val="005C3747"/>
    <w:rsid w:val="005E0B6C"/>
    <w:rsid w:val="006610D1"/>
    <w:rsid w:val="006775E8"/>
    <w:rsid w:val="006C2015"/>
    <w:rsid w:val="006C6043"/>
    <w:rsid w:val="006C713F"/>
    <w:rsid w:val="0071458C"/>
    <w:rsid w:val="007869A8"/>
    <w:rsid w:val="00786B0E"/>
    <w:rsid w:val="007B20D1"/>
    <w:rsid w:val="007D7F58"/>
    <w:rsid w:val="00835294"/>
    <w:rsid w:val="008434DD"/>
    <w:rsid w:val="008610F1"/>
    <w:rsid w:val="008B3E7F"/>
    <w:rsid w:val="008C39E5"/>
    <w:rsid w:val="008F33AB"/>
    <w:rsid w:val="00951C95"/>
    <w:rsid w:val="00992631"/>
    <w:rsid w:val="009A5260"/>
    <w:rsid w:val="009C7FB6"/>
    <w:rsid w:val="00A07349"/>
    <w:rsid w:val="00A426A0"/>
    <w:rsid w:val="00A42C3E"/>
    <w:rsid w:val="00A47B4D"/>
    <w:rsid w:val="00A63F7A"/>
    <w:rsid w:val="00A73A9A"/>
    <w:rsid w:val="00AE445B"/>
    <w:rsid w:val="00B0621E"/>
    <w:rsid w:val="00B16562"/>
    <w:rsid w:val="00B239A8"/>
    <w:rsid w:val="00B34635"/>
    <w:rsid w:val="00B71DDA"/>
    <w:rsid w:val="00B869BB"/>
    <w:rsid w:val="00B9313A"/>
    <w:rsid w:val="00BA1189"/>
    <w:rsid w:val="00C354EF"/>
    <w:rsid w:val="00C557D5"/>
    <w:rsid w:val="00C644BC"/>
    <w:rsid w:val="00C75B27"/>
    <w:rsid w:val="00CC61CF"/>
    <w:rsid w:val="00CD4609"/>
    <w:rsid w:val="00D66643"/>
    <w:rsid w:val="00DA42F3"/>
    <w:rsid w:val="00DA4A9E"/>
    <w:rsid w:val="00DB14BA"/>
    <w:rsid w:val="00DE4C66"/>
    <w:rsid w:val="00DE6AB3"/>
    <w:rsid w:val="00DF2089"/>
    <w:rsid w:val="00E06B4E"/>
    <w:rsid w:val="00E0787D"/>
    <w:rsid w:val="00E324B7"/>
    <w:rsid w:val="00E74CF0"/>
    <w:rsid w:val="00E81A93"/>
    <w:rsid w:val="00EB2CF4"/>
    <w:rsid w:val="00EC3FB0"/>
    <w:rsid w:val="00EC7EFD"/>
    <w:rsid w:val="00ED31B7"/>
    <w:rsid w:val="00ED7F40"/>
    <w:rsid w:val="00F1183F"/>
    <w:rsid w:val="00F2168C"/>
    <w:rsid w:val="00F26195"/>
    <w:rsid w:val="00F70101"/>
    <w:rsid w:val="00F849F4"/>
    <w:rsid w:val="00F97864"/>
    <w:rsid w:val="00FB5BF4"/>
    <w:rsid w:val="00FB6683"/>
    <w:rsid w:val="00FC4377"/>
    <w:rsid w:val="00FD0EC4"/>
    <w:rsid w:val="00FF27CA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6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28B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28B0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4828B0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4828B0"/>
    <w:rPr>
      <w:rFonts w:cs="Times New Roman"/>
      <w:bCs/>
      <w:color w:val="106BBE"/>
    </w:rPr>
  </w:style>
  <w:style w:type="paragraph" w:customStyle="1" w:styleId="a1">
    <w:name w:val="Заголовок статьи"/>
    <w:basedOn w:val="Normal"/>
    <w:next w:val="Normal"/>
    <w:uiPriority w:val="99"/>
    <w:rsid w:val="004828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Комментарий"/>
    <w:basedOn w:val="Normal"/>
    <w:next w:val="Normal"/>
    <w:uiPriority w:val="99"/>
    <w:rsid w:val="004828B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3">
    <w:name w:val="Информация об изменениях документа"/>
    <w:basedOn w:val="a2"/>
    <w:next w:val="Normal"/>
    <w:uiPriority w:val="99"/>
    <w:rsid w:val="004828B0"/>
    <w:rPr>
      <w:i/>
      <w:iCs/>
    </w:rPr>
  </w:style>
  <w:style w:type="paragraph" w:customStyle="1" w:styleId="fr2">
    <w:name w:val="fr2"/>
    <w:basedOn w:val="Normal"/>
    <w:uiPriority w:val="99"/>
    <w:rsid w:val="00237D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23D3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2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64072.54001" TargetMode="External"/><Relationship Id="rId12" Type="http://schemas.openxmlformats.org/officeDocument/2006/relationships/hyperlink" Target="garantF1://10064072.85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268.389002" TargetMode="External"/><Relationship Id="rId11" Type="http://schemas.openxmlformats.org/officeDocument/2006/relationships/hyperlink" Target="garantF1://10800200.76" TargetMode="External"/><Relationship Id="rId5" Type="http://schemas.openxmlformats.org/officeDocument/2006/relationships/hyperlink" Target="garantF1://10005807.100" TargetMode="External"/><Relationship Id="rId10" Type="http://schemas.openxmlformats.org/officeDocument/2006/relationships/hyperlink" Target="garantF1://12061283.3" TargetMode="External"/><Relationship Id="rId4" Type="http://schemas.openxmlformats.org/officeDocument/2006/relationships/hyperlink" Target="garantF1://12028809.121" TargetMode="External"/><Relationship Id="rId9" Type="http://schemas.openxmlformats.org/officeDocument/2006/relationships/hyperlink" Target="garantF1://71129414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344</TotalTime>
  <Pages>5</Pages>
  <Words>2038</Words>
  <Characters>11621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12345</cp:lastModifiedBy>
  <cp:revision>6</cp:revision>
  <cp:lastPrinted>2017-03-02T09:28:00Z</cp:lastPrinted>
  <dcterms:created xsi:type="dcterms:W3CDTF">2016-09-28T06:35:00Z</dcterms:created>
  <dcterms:modified xsi:type="dcterms:W3CDTF">2017-03-14T05:21:00Z</dcterms:modified>
</cp:coreProperties>
</file>